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3E76DA" w:rsidP="00681581">
      <w:pPr>
        <w:pStyle w:val="ODOT1BodyStyle"/>
      </w:pPr>
      <w:r>
        <w:t xml:space="preserve">December </w:t>
      </w:r>
      <w:r w:rsidR="00D2197B">
        <w:t>3</w:t>
      </w:r>
      <w:r>
        <w:t>, 2019</w:t>
      </w:r>
    </w:p>
    <w:p w:rsidR="00681581" w:rsidRDefault="00681581" w:rsidP="00681581">
      <w:pPr>
        <w:pStyle w:val="ODOT1BodyStyle"/>
      </w:pPr>
    </w:p>
    <w:p w:rsidR="00492AED" w:rsidRDefault="00492AED" w:rsidP="00681581">
      <w:pPr>
        <w:pStyle w:val="ODOT1BodyStyle"/>
      </w:pPr>
      <w:r w:rsidRPr="00492AED">
        <w:t>David A. &amp; Deborah Robinson</w:t>
      </w:r>
      <w:bookmarkStart w:id="0" w:name="_GoBack"/>
      <w:bookmarkEnd w:id="0"/>
    </w:p>
    <w:p w:rsidR="00681581" w:rsidRDefault="00492AED" w:rsidP="00681581">
      <w:pPr>
        <w:pStyle w:val="ODOT1BodyStyle"/>
      </w:pPr>
      <w:r>
        <w:t>360 S. Main St.</w:t>
      </w:r>
    </w:p>
    <w:p w:rsidR="00681581" w:rsidRDefault="00492AED" w:rsidP="00681581">
      <w:pPr>
        <w:pStyle w:val="ODOT1BodyStyle"/>
      </w:pPr>
      <w:r>
        <w:t>New Holland Oh, 43145</w:t>
      </w:r>
    </w:p>
    <w:p w:rsidR="00492AED" w:rsidRDefault="00492AED" w:rsidP="00681581">
      <w:pPr>
        <w:pStyle w:val="ODOT1BodyStyle"/>
      </w:pPr>
    </w:p>
    <w:p w:rsidR="00681581" w:rsidRDefault="00681581" w:rsidP="00681581">
      <w:pPr>
        <w:pStyle w:val="ODOT1BodyStyle"/>
      </w:pPr>
      <w:r>
        <w:t xml:space="preserve">Re: </w:t>
      </w:r>
      <w:r>
        <w:tab/>
      </w:r>
      <w:r w:rsidR="00A364F0">
        <w:t xml:space="preserve">State Route </w:t>
      </w:r>
      <w:r w:rsidR="00D309FD">
        <w:t>138</w:t>
      </w:r>
      <w:r>
        <w:t xml:space="preserve">, Section </w:t>
      </w:r>
      <w:r w:rsidR="00D309FD">
        <w:t>10.98</w:t>
      </w:r>
    </w:p>
    <w:p w:rsidR="00681581" w:rsidRDefault="00681581" w:rsidP="00681581">
      <w:pPr>
        <w:pStyle w:val="ODOT1BodyStyle"/>
      </w:pPr>
      <w:r>
        <w:tab/>
      </w:r>
      <w:r w:rsidR="006A18E6">
        <w:t xml:space="preserve">Ross </w:t>
      </w:r>
      <w:r w:rsidR="00D50DAC">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3E76DA">
        <w:t>138</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A7D" w:rsidRDefault="00183A7D" w:rsidP="003E267F">
      <w:pPr>
        <w:spacing w:after="0" w:line="240" w:lineRule="auto"/>
      </w:pPr>
      <w:r>
        <w:separator/>
      </w:r>
    </w:p>
  </w:endnote>
  <w:endnote w:type="continuationSeparator" w:id="0">
    <w:p w:rsidR="00183A7D" w:rsidRDefault="00183A7D"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A7D" w:rsidRDefault="00183A7D" w:rsidP="003E267F">
      <w:pPr>
        <w:spacing w:after="0" w:line="240" w:lineRule="auto"/>
      </w:pPr>
      <w:r>
        <w:separator/>
      </w:r>
    </w:p>
  </w:footnote>
  <w:footnote w:type="continuationSeparator" w:id="0">
    <w:p w:rsidR="00183A7D" w:rsidRDefault="00183A7D"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95A32"/>
    <w:rsid w:val="000C761C"/>
    <w:rsid w:val="001224DF"/>
    <w:rsid w:val="00130D7B"/>
    <w:rsid w:val="00156163"/>
    <w:rsid w:val="00183A7D"/>
    <w:rsid w:val="00185ED9"/>
    <w:rsid w:val="001A4CE0"/>
    <w:rsid w:val="001C1889"/>
    <w:rsid w:val="002052A1"/>
    <w:rsid w:val="00214C5E"/>
    <w:rsid w:val="00237EE1"/>
    <w:rsid w:val="002459EE"/>
    <w:rsid w:val="00263ADC"/>
    <w:rsid w:val="00311B48"/>
    <w:rsid w:val="00347623"/>
    <w:rsid w:val="00354D19"/>
    <w:rsid w:val="00386C50"/>
    <w:rsid w:val="003961DC"/>
    <w:rsid w:val="003E267F"/>
    <w:rsid w:val="003E76DA"/>
    <w:rsid w:val="00400CB6"/>
    <w:rsid w:val="0044035C"/>
    <w:rsid w:val="00492AED"/>
    <w:rsid w:val="004A2412"/>
    <w:rsid w:val="004A5BC5"/>
    <w:rsid w:val="004A7BB6"/>
    <w:rsid w:val="004D3E0E"/>
    <w:rsid w:val="00550FF3"/>
    <w:rsid w:val="005A17E8"/>
    <w:rsid w:val="005E0E73"/>
    <w:rsid w:val="00623080"/>
    <w:rsid w:val="00650692"/>
    <w:rsid w:val="00655779"/>
    <w:rsid w:val="00681581"/>
    <w:rsid w:val="006A18E6"/>
    <w:rsid w:val="006A78A2"/>
    <w:rsid w:val="006E498A"/>
    <w:rsid w:val="00714F01"/>
    <w:rsid w:val="00720DBB"/>
    <w:rsid w:val="00812CA1"/>
    <w:rsid w:val="008331DF"/>
    <w:rsid w:val="009053EC"/>
    <w:rsid w:val="009137B9"/>
    <w:rsid w:val="009527CC"/>
    <w:rsid w:val="009A3B55"/>
    <w:rsid w:val="00A364F0"/>
    <w:rsid w:val="00A4191E"/>
    <w:rsid w:val="00A420B3"/>
    <w:rsid w:val="00AA0BFB"/>
    <w:rsid w:val="00AB138F"/>
    <w:rsid w:val="00AD0C63"/>
    <w:rsid w:val="00B43171"/>
    <w:rsid w:val="00B50454"/>
    <w:rsid w:val="00B90E94"/>
    <w:rsid w:val="00BD21C0"/>
    <w:rsid w:val="00BD31CE"/>
    <w:rsid w:val="00BE64AC"/>
    <w:rsid w:val="00BF4086"/>
    <w:rsid w:val="00BF6CDE"/>
    <w:rsid w:val="00C1283D"/>
    <w:rsid w:val="00C15776"/>
    <w:rsid w:val="00C17B32"/>
    <w:rsid w:val="00C227AE"/>
    <w:rsid w:val="00C31DC4"/>
    <w:rsid w:val="00C40220"/>
    <w:rsid w:val="00C437CE"/>
    <w:rsid w:val="00C47F52"/>
    <w:rsid w:val="00C50223"/>
    <w:rsid w:val="00C7523E"/>
    <w:rsid w:val="00C9614D"/>
    <w:rsid w:val="00D2197B"/>
    <w:rsid w:val="00D309FD"/>
    <w:rsid w:val="00D37E1D"/>
    <w:rsid w:val="00D50DAC"/>
    <w:rsid w:val="00D8068F"/>
    <w:rsid w:val="00DA007B"/>
    <w:rsid w:val="00DC304C"/>
    <w:rsid w:val="00DD1331"/>
    <w:rsid w:val="00E229AD"/>
    <w:rsid w:val="00E507DC"/>
    <w:rsid w:val="00E72397"/>
    <w:rsid w:val="00EB16B4"/>
    <w:rsid w:val="00EE1CB9"/>
    <w:rsid w:val="00F1608A"/>
    <w:rsid w:val="00F27CDB"/>
    <w:rsid w:val="00F338EB"/>
    <w:rsid w:val="00F427B7"/>
    <w:rsid w:val="00F84D3A"/>
    <w:rsid w:val="00F8712A"/>
    <w:rsid w:val="00FA10B4"/>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E65E9"/>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3</TotalTime>
  <Pages>1</Pages>
  <Words>258</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2019-12-03T12:51:00Z</cp:lastPrinted>
  <dcterms:created xsi:type="dcterms:W3CDTF">2019-12-03T12:54:00Z</dcterms:created>
  <dcterms:modified xsi:type="dcterms:W3CDTF">2019-12-03T12:55:00Z</dcterms:modified>
</cp:coreProperties>
</file>